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EE181C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EE181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Pr="00EE181C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Term: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933F76">
        <w:rPr>
          <w:rFonts w:ascii="Times New Roman" w:hAnsi="Times New Roman" w:cs="Times New Roman"/>
          <w:sz w:val="28"/>
          <w:szCs w:val="28"/>
        </w:rPr>
        <w:t>MOD 2</w:t>
      </w:r>
      <w:r w:rsidR="00AC6A9B">
        <w:rPr>
          <w:rFonts w:ascii="Times New Roman" w:hAnsi="Times New Roman" w:cs="Times New Roman"/>
          <w:sz w:val="28"/>
          <w:szCs w:val="28"/>
        </w:rPr>
        <w:t>, 2018</w:t>
      </w:r>
    </w:p>
    <w:p w:rsidR="009D5420" w:rsidRPr="00EE181C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Date</w:t>
      </w:r>
      <w:r w:rsidR="005E570F">
        <w:rPr>
          <w:rFonts w:ascii="Times New Roman" w:hAnsi="Times New Roman" w:cs="Times New Roman"/>
          <w:sz w:val="28"/>
          <w:szCs w:val="28"/>
        </w:rPr>
        <w:t xml:space="preserve"> Revised:</w:t>
      </w:r>
      <w:r w:rsidR="005E570F">
        <w:rPr>
          <w:rFonts w:ascii="Times New Roman" w:hAnsi="Times New Roman" w:cs="Times New Roman"/>
          <w:sz w:val="28"/>
          <w:szCs w:val="28"/>
        </w:rPr>
        <w:tab/>
      </w:r>
      <w:r w:rsidR="00AC6A9B">
        <w:rPr>
          <w:rFonts w:ascii="Times New Roman" w:hAnsi="Times New Roman" w:cs="Times New Roman"/>
          <w:sz w:val="28"/>
          <w:szCs w:val="28"/>
        </w:rPr>
        <w:t>10/15/18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Course: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EE181C" w:rsidRPr="00EE181C">
        <w:rPr>
          <w:rFonts w:ascii="Times New Roman" w:hAnsi="Times New Roman" w:cs="Times New Roman"/>
          <w:sz w:val="28"/>
          <w:szCs w:val="28"/>
        </w:rPr>
        <w:t>WL126 S.M.A.W. Pipe II</w:t>
      </w:r>
    </w:p>
    <w:p w:rsidR="00546601" w:rsidRDefault="00546601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Credit Hours: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EE181C" w:rsidRPr="00EE181C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Prerequisite: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EE181C" w:rsidRPr="00EE181C">
        <w:rPr>
          <w:rFonts w:ascii="Times New Roman" w:hAnsi="Times New Roman" w:cs="Times New Roman"/>
          <w:sz w:val="28"/>
          <w:szCs w:val="28"/>
        </w:rPr>
        <w:t>WL125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Professor: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33F76">
        <w:rPr>
          <w:rFonts w:ascii="Times New Roman" w:hAnsi="Times New Roman" w:cs="Times New Roman"/>
          <w:sz w:val="28"/>
          <w:szCs w:val="28"/>
        </w:rPr>
        <w:t>jesse</w:t>
      </w:r>
      <w:proofErr w:type="spellEnd"/>
      <w:r w:rsidR="00933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F76">
        <w:rPr>
          <w:rFonts w:ascii="Times New Roman" w:hAnsi="Times New Roman" w:cs="Times New Roman"/>
          <w:sz w:val="28"/>
          <w:szCs w:val="28"/>
        </w:rPr>
        <w:t>crosby</w:t>
      </w:r>
      <w:proofErr w:type="spellEnd"/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Telephone:</w:t>
      </w:r>
      <w:r w:rsidRPr="00EE181C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Email: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A947E3">
        <w:rPr>
          <w:rFonts w:ascii="Times New Roman" w:hAnsi="Times New Roman" w:cs="Times New Roman"/>
          <w:sz w:val="28"/>
          <w:szCs w:val="28"/>
        </w:rPr>
        <w:t>mcollins</w:t>
      </w:r>
      <w:r w:rsidR="005E570F">
        <w:rPr>
          <w:rFonts w:ascii="Times New Roman" w:hAnsi="Times New Roman" w:cs="Times New Roman"/>
          <w:sz w:val="28"/>
          <w:szCs w:val="28"/>
        </w:rPr>
        <w:t>@Bealcollege.edu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Class Time:</w:t>
      </w:r>
      <w:r w:rsidRPr="00EE181C">
        <w:rPr>
          <w:rFonts w:ascii="Times New Roman" w:hAnsi="Times New Roman" w:cs="Times New Roman"/>
          <w:sz w:val="28"/>
          <w:szCs w:val="28"/>
        </w:rPr>
        <w:tab/>
      </w:r>
      <w:r w:rsidR="00AC6A9B">
        <w:rPr>
          <w:rFonts w:ascii="Times New Roman" w:hAnsi="Times New Roman" w:cs="Times New Roman"/>
          <w:sz w:val="28"/>
          <w:szCs w:val="28"/>
        </w:rPr>
        <w:t>Monday Wednesday</w:t>
      </w:r>
      <w:r w:rsidR="00486D19">
        <w:rPr>
          <w:rFonts w:ascii="Times New Roman" w:hAnsi="Times New Roman" w:cs="Times New Roman"/>
          <w:sz w:val="28"/>
          <w:szCs w:val="28"/>
        </w:rPr>
        <w:t xml:space="preserve"> 11</w:t>
      </w:r>
      <w:r w:rsidR="00AC6A9B">
        <w:rPr>
          <w:rFonts w:ascii="Times New Roman" w:hAnsi="Times New Roman" w:cs="Times New Roman"/>
          <w:sz w:val="28"/>
          <w:szCs w:val="28"/>
        </w:rPr>
        <w:t>:00</w:t>
      </w:r>
      <w:r w:rsidR="00440B26">
        <w:rPr>
          <w:rFonts w:ascii="Times New Roman" w:hAnsi="Times New Roman" w:cs="Times New Roman"/>
          <w:sz w:val="28"/>
          <w:szCs w:val="28"/>
        </w:rPr>
        <w:t>a</w:t>
      </w:r>
      <w:r w:rsidR="0086634D">
        <w:rPr>
          <w:rFonts w:ascii="Times New Roman" w:hAnsi="Times New Roman" w:cs="Times New Roman"/>
          <w:sz w:val="28"/>
          <w:szCs w:val="28"/>
        </w:rPr>
        <w:t>m</w:t>
      </w:r>
      <w:r w:rsidR="00486D19">
        <w:rPr>
          <w:rFonts w:ascii="Times New Roman" w:hAnsi="Times New Roman" w:cs="Times New Roman"/>
          <w:sz w:val="28"/>
          <w:szCs w:val="28"/>
        </w:rPr>
        <w:t>-2:30p</w:t>
      </w:r>
      <w:bookmarkStart w:id="0" w:name="_GoBack"/>
      <w:bookmarkEnd w:id="0"/>
      <w:r w:rsidR="00AC6A9B">
        <w:rPr>
          <w:rFonts w:ascii="Times New Roman" w:hAnsi="Times New Roman" w:cs="Times New Roman"/>
          <w:sz w:val="28"/>
          <w:szCs w:val="28"/>
        </w:rPr>
        <w:t>m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Office Hours:</w:t>
      </w:r>
      <w:r w:rsidRPr="00EE181C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Pr="00EE181C" w:rsidRDefault="009D5420" w:rsidP="00A947E3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Textbook</w:t>
      </w:r>
      <w:r w:rsidR="001F06DF">
        <w:rPr>
          <w:rFonts w:ascii="Times New Roman" w:hAnsi="Times New Roman" w:cs="Times New Roman"/>
          <w:sz w:val="28"/>
          <w:szCs w:val="28"/>
        </w:rPr>
        <w:t>(s)</w:t>
      </w:r>
      <w:r w:rsidR="00A947E3">
        <w:rPr>
          <w:rFonts w:ascii="Times New Roman" w:hAnsi="Times New Roman" w:cs="Times New Roman"/>
          <w:sz w:val="28"/>
          <w:szCs w:val="28"/>
        </w:rPr>
        <w:t>:</w:t>
      </w:r>
      <w:r w:rsidR="00A947E3">
        <w:rPr>
          <w:rFonts w:ascii="Times New Roman" w:hAnsi="Times New Roman" w:cs="Times New Roman"/>
          <w:sz w:val="28"/>
          <w:szCs w:val="28"/>
        </w:rPr>
        <w:tab/>
      </w:r>
      <w:r w:rsidR="005B196D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5B196D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A947E3">
        <w:rPr>
          <w:rFonts w:ascii="Times New Roman" w:hAnsi="Times New Roman" w:cs="Times New Roman"/>
          <w:sz w:val="28"/>
          <w:szCs w:val="28"/>
        </w:rPr>
        <w:t>5</w:t>
      </w:r>
      <w:r w:rsidR="005B196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5B196D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9D5420" w:rsidRPr="00EE181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EE181C" w:rsidRDefault="009D5420" w:rsidP="00EE181C">
      <w:pPr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EE181C" w:rsidRPr="00EE18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E181C" w:rsidRPr="00EE181C">
        <w:rPr>
          <w:rFonts w:ascii="Times New Roman" w:hAnsi="Times New Roman" w:cs="Times New Roman"/>
          <w:sz w:val="28"/>
          <w:szCs w:val="28"/>
        </w:rPr>
        <w:t>This course gives the student the opportunity to develop skills in pipe welding, determination of weld quality, uphill pipe procedures, and applying and maintaining preheat and inter-pass heat treatments.  This manual skill development is necessary to produce quality multi-pass</w:t>
      </w:r>
      <w:r w:rsidR="008D00EF">
        <w:rPr>
          <w:rFonts w:ascii="Times New Roman" w:hAnsi="Times New Roman" w:cs="Times New Roman"/>
          <w:sz w:val="28"/>
          <w:szCs w:val="28"/>
        </w:rPr>
        <w:t xml:space="preserve"> welds on 6</w:t>
      </w:r>
      <w:r w:rsidR="00EE181C" w:rsidRPr="00EE181C">
        <w:rPr>
          <w:rFonts w:ascii="Times New Roman" w:hAnsi="Times New Roman" w:cs="Times New Roman"/>
          <w:sz w:val="28"/>
          <w:szCs w:val="28"/>
        </w:rPr>
        <w:t>” diameter, schedule 80, mild steel pipe in the 6G fixed position using 1/8” diameter E6010 electrodes for the open root, 3/32” E7018 fillers and cover passes.  It offers the student training to qualify a welder in accordance with Section 4, Maine Boiler Rules, and A.S.M.E. Boiler and Pressure Vessel Code, Section IX for welder qualifications.  Prerequisite: WL125</w:t>
      </w:r>
      <w:r w:rsidRPr="00EE181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EE181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E181C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EE181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EE181C">
        <w:rPr>
          <w:rFonts w:ascii="Times New Roman" w:hAnsi="Times New Roman" w:cs="Times New Roman"/>
          <w:color w:val="231F20"/>
          <w:sz w:val="28"/>
          <w:szCs w:val="28"/>
        </w:rPr>
        <w:t>Describe equipment and required pipe preparation and perform 6G welds using various electrodes.</w:t>
      </w:r>
      <w:r w:rsidRPr="00EE181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8567F2" w:rsidRDefault="008567F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567F2" w:rsidRDefault="008567F2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8567F2" w:rsidRDefault="008567F2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6634D" w:rsidRDefault="0086634D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6634D" w:rsidRDefault="0086634D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6634D" w:rsidRDefault="0086634D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8567F2" w:rsidRDefault="008567F2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Reliability &amp; Dependability 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8567F2" w:rsidRDefault="008567F2" w:rsidP="008567F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8567F2" w:rsidRDefault="008567F2" w:rsidP="008567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0EF" w:rsidRDefault="008567F2" w:rsidP="008D0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00EF">
        <w:rPr>
          <w:rFonts w:ascii="Times New Roman" w:hAnsi="Times New Roman" w:cs="Times New Roman"/>
          <w:sz w:val="28"/>
          <w:szCs w:val="28"/>
        </w:rPr>
        <w:t xml:space="preserve">All work is due on the date noted on the course outline.  Work not received during class on the date due will not be accepted. </w:t>
      </w:r>
    </w:p>
    <w:p w:rsidR="008D00EF" w:rsidRDefault="008D00EF" w:rsidP="008D0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8567F2" w:rsidRDefault="008567F2" w:rsidP="008D00EF">
      <w:pPr>
        <w:rPr>
          <w:rFonts w:ascii="Times New Roman" w:hAnsi="Times New Roman" w:cs="Times New Roman"/>
          <w:sz w:val="28"/>
          <w:szCs w:val="28"/>
        </w:rPr>
      </w:pPr>
    </w:p>
    <w:p w:rsidR="008567F2" w:rsidRDefault="008567F2" w:rsidP="00856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8567F2" w:rsidP="001F06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677EE7" w:rsidRPr="00B74BB8" w:rsidRDefault="00677EE7" w:rsidP="00677EE7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  <w:r w:rsidRPr="00B74BB8">
        <w:rPr>
          <w:rFonts w:ascii="Times New Roman" w:hAnsi="Times New Roman" w:cs="Times New Roman"/>
          <w:b/>
          <w:i/>
          <w:sz w:val="28"/>
          <w:szCs w:val="28"/>
        </w:rPr>
        <w:t>Grading Policy:</w:t>
      </w: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Welding lab procedure and tool Safety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677EE7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Competency in welding pipe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677EE7" w:rsidRPr="00EE181C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Class parti</w:t>
      </w:r>
      <w:r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EE181C">
        <w:rPr>
          <w:rFonts w:ascii="Times New Roman" w:hAnsi="Times New Roman" w:cs="Times New Roman"/>
          <w:b/>
          <w:sz w:val="28"/>
          <w:szCs w:val="28"/>
        </w:rPr>
        <w:t>%</w:t>
      </w:r>
    </w:p>
    <w:p w:rsidR="00677EE7" w:rsidRPr="00EE181C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Tests and quiz grades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677EE7" w:rsidRPr="00EE181C" w:rsidRDefault="00677EE7" w:rsidP="00677EE7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Total</w:t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</w:r>
      <w:r w:rsidRPr="00EE181C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Class Professionalism:</w:t>
      </w:r>
      <w:r w:rsidRPr="00EE181C">
        <w:rPr>
          <w:rFonts w:ascii="Times New Roman" w:hAnsi="Times New Roman" w:cs="Times New Roman"/>
          <w:sz w:val="28"/>
          <w:szCs w:val="28"/>
        </w:rPr>
        <w:t xml:space="preserve">  The percentage of credit (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E181C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77EE7" w:rsidRPr="00EE181C" w:rsidRDefault="00677EE7" w:rsidP="00677EE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b/>
          <w:sz w:val="28"/>
          <w:szCs w:val="28"/>
        </w:rPr>
        <w:t>Attendance:</w:t>
      </w:r>
      <w:r w:rsidRPr="00EE181C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82909" w:rsidRDefault="00982909" w:rsidP="00677EE7">
      <w:pPr>
        <w:ind w:left="2160" w:firstLine="720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9D5420" w:rsidRPr="00B74BB8" w:rsidRDefault="00677EE7" w:rsidP="00677EE7">
      <w:pPr>
        <w:ind w:left="2160" w:firstLine="720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W</w:t>
      </w:r>
      <w:r w:rsidR="009D5420" w:rsidRPr="00B74BB8">
        <w:rPr>
          <w:rFonts w:ascii="Times New Roman" w:hAnsi="Times New Roman" w:cs="Times New Roman"/>
          <w:b/>
          <w:sz w:val="36"/>
          <w:szCs w:val="36"/>
          <w:u w:val="single"/>
        </w:rPr>
        <w:t>eekly Course Outline:</w:t>
      </w:r>
    </w:p>
    <w:p w:rsidR="00EE181C" w:rsidRPr="00B74BB8" w:rsidRDefault="009D5420" w:rsidP="00CD0AAA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74BB8">
        <w:rPr>
          <w:rFonts w:ascii="Times New Roman" w:hAnsi="Times New Roman" w:cs="Times New Roman"/>
          <w:b/>
          <w:sz w:val="36"/>
          <w:szCs w:val="36"/>
          <w:u w:val="single"/>
        </w:rPr>
        <w:t>Week 1:</w:t>
      </w:r>
    </w:p>
    <w:p w:rsidR="00EE181C" w:rsidRDefault="00EE181C" w:rsidP="00EE181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EE181C" w:rsidRDefault="00EE181C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E181C">
        <w:rPr>
          <w:rFonts w:ascii="Times New Roman" w:hAnsi="Times New Roman" w:cs="Times New Roman"/>
          <w:sz w:val="28"/>
          <w:szCs w:val="28"/>
        </w:rPr>
        <w:t>Classroom and laboratory safety</w:t>
      </w:r>
      <w:r w:rsidR="009D5420" w:rsidRPr="00EE1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D75" w:rsidRDefault="00B74BB8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Fit up joints using pipe</w:t>
      </w:r>
      <w:r w:rsidR="007A2D75">
        <w:rPr>
          <w:rFonts w:ascii="Times New Roman" w:hAnsi="Times New Roman" w:cs="Times New Roman"/>
          <w:sz w:val="28"/>
          <w:szCs w:val="28"/>
        </w:rPr>
        <w:t xml:space="preserve"> and fit-up tools</w:t>
      </w:r>
    </w:p>
    <w:p w:rsidR="007A2D75" w:rsidRDefault="00B74BB8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Start</w:t>
      </w:r>
      <w:r w:rsidR="008D00EF">
        <w:rPr>
          <w:rFonts w:ascii="Times New Roman" w:hAnsi="Times New Roman" w:cs="Times New Roman"/>
          <w:sz w:val="28"/>
          <w:szCs w:val="28"/>
        </w:rPr>
        <w:t xml:space="preserve"> 6G root</w:t>
      </w:r>
    </w:p>
    <w:p w:rsidR="00116573" w:rsidRDefault="00116573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B74BB8" w:rsidRDefault="009D5420" w:rsidP="00CD0AAA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74BB8">
        <w:rPr>
          <w:rFonts w:ascii="Times New Roman" w:hAnsi="Times New Roman" w:cs="Times New Roman"/>
          <w:b/>
          <w:sz w:val="36"/>
          <w:szCs w:val="36"/>
          <w:u w:val="single"/>
        </w:rPr>
        <w:t>Week 2:</w:t>
      </w:r>
    </w:p>
    <w:p w:rsidR="0086634D" w:rsidRDefault="0086634D" w:rsidP="00EE181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D00EF" w:rsidRDefault="008D00EF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7A2D75" w:rsidP="001F06D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Develop the skills necessary to c</w:t>
      </w:r>
      <w:r w:rsidR="008D00EF">
        <w:rPr>
          <w:rFonts w:ascii="Times New Roman" w:hAnsi="Times New Roman" w:cs="Times New Roman"/>
          <w:sz w:val="28"/>
          <w:szCs w:val="28"/>
        </w:rPr>
        <w:t>omplete open root welds in the 6</w:t>
      </w:r>
      <w:r>
        <w:rPr>
          <w:rFonts w:ascii="Times New Roman" w:hAnsi="Times New Roman" w:cs="Times New Roman"/>
          <w:sz w:val="28"/>
          <w:szCs w:val="28"/>
        </w:rPr>
        <w:t>G position using E6010 and E7018 hot pass fills and cover</w:t>
      </w:r>
    </w:p>
    <w:p w:rsidR="00EE181C" w:rsidRPr="00EE181C" w:rsidRDefault="00EE181C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B74BB8" w:rsidRDefault="00B74BB8" w:rsidP="00B74BB8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74BB8">
        <w:rPr>
          <w:rFonts w:ascii="Times New Roman" w:hAnsi="Times New Roman" w:cs="Times New Roman"/>
          <w:b/>
          <w:sz w:val="36"/>
          <w:szCs w:val="36"/>
          <w:u w:val="single"/>
        </w:rPr>
        <w:t>Weeks 3-7</w:t>
      </w:r>
      <w:r w:rsidR="009D5420" w:rsidRPr="00B74BB8">
        <w:rPr>
          <w:rFonts w:ascii="Times New Roman" w:hAnsi="Times New Roman" w:cs="Times New Roman"/>
          <w:b/>
          <w:sz w:val="36"/>
          <w:szCs w:val="36"/>
          <w:u w:val="single"/>
        </w:rPr>
        <w:t>:</w:t>
      </w:r>
    </w:p>
    <w:p w:rsidR="00CD0AAA" w:rsidRDefault="008D00EF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6g practice</w:t>
      </w:r>
    </w:p>
    <w:p w:rsidR="009D5420" w:rsidRPr="00EE181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74BB8" w:rsidRDefault="00B74BB8" w:rsidP="00B74BB8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9D5420" w:rsidRPr="00B74BB8" w:rsidRDefault="009D5420" w:rsidP="00B74BB8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74BB8">
        <w:rPr>
          <w:rFonts w:ascii="Times New Roman" w:hAnsi="Times New Roman" w:cs="Times New Roman"/>
          <w:b/>
          <w:sz w:val="36"/>
          <w:szCs w:val="36"/>
          <w:u w:val="single"/>
        </w:rPr>
        <w:t>Week 8:</w:t>
      </w:r>
    </w:p>
    <w:p w:rsidR="00E26E33" w:rsidRDefault="00E26E33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E26E33" w:rsidRDefault="00B74BB8" w:rsidP="00E26E33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g practice</w:t>
      </w:r>
    </w:p>
    <w:p w:rsidR="00B74BB8" w:rsidRPr="00EE181C" w:rsidRDefault="00B74BB8" w:rsidP="00E26E33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Final Exam</w:t>
      </w:r>
    </w:p>
    <w:p w:rsidR="009D5420" w:rsidRPr="00EE181C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40B26" w:rsidRDefault="00440B26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Assignments:</w:t>
      </w:r>
    </w:p>
    <w:p w:rsidR="00440B26" w:rsidRDefault="00440B26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 xml:space="preserve">Due </w:t>
      </w:r>
      <w:r w:rsidR="00AC6A9B">
        <w:rPr>
          <w:rFonts w:ascii="Times New Roman" w:hAnsi="Times New Roman" w:cs="Times New Roman"/>
          <w:b/>
          <w:sz w:val="28"/>
          <w:szCs w:val="28"/>
          <w:u w:val="single"/>
        </w:rPr>
        <w:t>11/5/18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947E3">
        <w:rPr>
          <w:rFonts w:ascii="Times New Roman" w:hAnsi="Times New Roman" w:cs="Times New Roman"/>
          <w:sz w:val="28"/>
          <w:szCs w:val="28"/>
        </w:rPr>
        <w:t>Produce a one page paper each week over any pipe welding related topic of your choice</w:t>
      </w:r>
    </w:p>
    <w:p w:rsidR="00440B26" w:rsidRDefault="00440B26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40B26" w:rsidRPr="00116573" w:rsidRDefault="00440B26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>Due</w:t>
      </w:r>
      <w:r w:rsidR="00AC6A9B">
        <w:rPr>
          <w:rFonts w:ascii="Times New Roman" w:hAnsi="Times New Roman" w:cs="Times New Roman"/>
          <w:b/>
          <w:sz w:val="28"/>
          <w:szCs w:val="28"/>
          <w:u w:val="single"/>
        </w:rPr>
        <w:t xml:space="preserve"> 11/12/18</w:t>
      </w: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947E3">
        <w:rPr>
          <w:rFonts w:ascii="Times New Roman" w:hAnsi="Times New Roman" w:cs="Times New Roman"/>
          <w:sz w:val="28"/>
          <w:szCs w:val="28"/>
        </w:rPr>
        <w:t>Produce a one page paper each week over any pipe welding related topic of your choice</w:t>
      </w:r>
    </w:p>
    <w:p w:rsidR="00440B26" w:rsidRDefault="00440B26" w:rsidP="00440B2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AC6A9B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Due 11/19/18</w:t>
      </w:r>
      <w:r w:rsidR="00440B2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40B26"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440B26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A947E3" w:rsidRPr="00A947E3">
        <w:rPr>
          <w:rFonts w:ascii="Times New Roman" w:hAnsi="Times New Roman" w:cs="Times New Roman"/>
          <w:sz w:val="28"/>
          <w:szCs w:val="28"/>
        </w:rPr>
        <w:t xml:space="preserve"> </w:t>
      </w:r>
      <w:r w:rsidR="00A947E3">
        <w:rPr>
          <w:rFonts w:ascii="Times New Roman" w:hAnsi="Times New Roman" w:cs="Times New Roman"/>
          <w:sz w:val="28"/>
          <w:szCs w:val="28"/>
        </w:rPr>
        <w:t>Produce a one page paper each week over any pipe welding related topic of your choice</w:t>
      </w:r>
    </w:p>
    <w:p w:rsidR="00A947E3" w:rsidRDefault="00A947E3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B26" w:rsidRPr="00CD0AAA" w:rsidRDefault="00440B26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 xml:space="preserve">Due </w:t>
      </w:r>
      <w:r w:rsidR="00AC6A9B">
        <w:rPr>
          <w:rFonts w:ascii="Times New Roman" w:hAnsi="Times New Roman" w:cs="Times New Roman"/>
          <w:b/>
          <w:sz w:val="28"/>
          <w:szCs w:val="28"/>
          <w:u w:val="single"/>
        </w:rPr>
        <w:t>11/26/18</w:t>
      </w:r>
      <w:r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947E3">
        <w:rPr>
          <w:rFonts w:ascii="Times New Roman" w:hAnsi="Times New Roman" w:cs="Times New Roman"/>
          <w:sz w:val="28"/>
          <w:szCs w:val="28"/>
        </w:rPr>
        <w:t>Produce a one page paper each week over any pipe welding related topic of your choice</w:t>
      </w: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B26" w:rsidRPr="00E26E33" w:rsidRDefault="00A947E3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Due</w:t>
      </w:r>
      <w:r w:rsidR="00AC6A9B">
        <w:rPr>
          <w:rFonts w:ascii="Times New Roman" w:hAnsi="Times New Roman" w:cs="Times New Roman"/>
          <w:b/>
          <w:sz w:val="28"/>
          <w:szCs w:val="28"/>
          <w:u w:val="single"/>
        </w:rPr>
        <w:t>12/3/18</w:t>
      </w:r>
      <w:r w:rsidR="00B74BB8"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74BB8">
        <w:rPr>
          <w:rFonts w:ascii="Times New Roman" w:hAnsi="Times New Roman" w:cs="Times New Roman"/>
          <w:sz w:val="28"/>
          <w:szCs w:val="28"/>
        </w:rPr>
        <w:t xml:space="preserve"> Produce</w:t>
      </w:r>
      <w:r w:rsidR="00440B26">
        <w:rPr>
          <w:rFonts w:ascii="Times New Roman" w:hAnsi="Times New Roman" w:cs="Times New Roman"/>
          <w:sz w:val="28"/>
          <w:szCs w:val="28"/>
        </w:rPr>
        <w:t xml:space="preserve"> a one page paper each week over any pipe welding related topic of your choice</w:t>
      </w: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B26" w:rsidRPr="00E26E33" w:rsidRDefault="00AC6A9B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Due 12/10/18</w:t>
      </w:r>
      <w:r w:rsidR="00B74BB8" w:rsidRPr="00440B26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B74BB8">
        <w:rPr>
          <w:rFonts w:ascii="Times New Roman" w:hAnsi="Times New Roman" w:cs="Times New Roman"/>
          <w:sz w:val="28"/>
          <w:szCs w:val="28"/>
        </w:rPr>
        <w:t xml:space="preserve"> Produce</w:t>
      </w:r>
      <w:r w:rsidR="00440B26">
        <w:rPr>
          <w:rFonts w:ascii="Times New Roman" w:hAnsi="Times New Roman" w:cs="Times New Roman"/>
          <w:sz w:val="28"/>
          <w:szCs w:val="28"/>
        </w:rPr>
        <w:t xml:space="preserve"> a one page paper each week over any pipe welding related topic of your choice</w:t>
      </w:r>
    </w:p>
    <w:p w:rsidR="00B74BB8" w:rsidRDefault="00B74BB8" w:rsidP="00440B26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B26" w:rsidRPr="00E26E33" w:rsidRDefault="00AC6A9B" w:rsidP="00440B2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Due 12/17/18</w:t>
      </w:r>
      <w:r w:rsidR="00B74BB8" w:rsidRPr="00440B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74BB8">
        <w:rPr>
          <w:rFonts w:ascii="Times New Roman" w:hAnsi="Times New Roman" w:cs="Times New Roman"/>
          <w:sz w:val="28"/>
          <w:szCs w:val="28"/>
        </w:rPr>
        <w:t xml:space="preserve"> Produce</w:t>
      </w:r>
      <w:r w:rsidR="00440B26">
        <w:rPr>
          <w:rFonts w:ascii="Times New Roman" w:hAnsi="Times New Roman" w:cs="Times New Roman"/>
          <w:sz w:val="28"/>
          <w:szCs w:val="28"/>
        </w:rPr>
        <w:t xml:space="preserve"> a one page paper each week over any pipe welding related topic of your choice</w:t>
      </w:r>
    </w:p>
    <w:p w:rsidR="00440B26" w:rsidRDefault="00440B26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40B26" w:rsidRPr="00EE181C" w:rsidRDefault="00440B26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40B26" w:rsidRDefault="00440B26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B74BB8" w:rsidRDefault="00B74BB8" w:rsidP="009D5420">
      <w:pPr>
        <w:pStyle w:val="NoSpacing"/>
        <w:rPr>
          <w:rFonts w:ascii="Times New Roman" w:hAnsi="Times New Roman" w:cs="Times New Roman"/>
          <w:b/>
          <w:i/>
          <w:sz w:val="28"/>
          <w:szCs w:val="28"/>
        </w:rPr>
      </w:pPr>
    </w:p>
    <w:p w:rsidR="009D5420" w:rsidRPr="00EE181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4E7919" w:rsidRPr="00EE181C" w:rsidRDefault="004E7919">
      <w:pPr>
        <w:rPr>
          <w:rFonts w:ascii="Times New Roman" w:hAnsi="Times New Roman" w:cs="Times New Roman"/>
          <w:sz w:val="28"/>
          <w:szCs w:val="28"/>
        </w:rPr>
      </w:pPr>
    </w:p>
    <w:sectPr w:rsidR="004E7919" w:rsidRPr="00EE18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E0251"/>
    <w:multiLevelType w:val="hybridMultilevel"/>
    <w:tmpl w:val="3B04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95C30"/>
    <w:multiLevelType w:val="hybridMultilevel"/>
    <w:tmpl w:val="BB70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075BF"/>
    <w:multiLevelType w:val="hybridMultilevel"/>
    <w:tmpl w:val="F82A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F576E"/>
    <w:multiLevelType w:val="hybridMultilevel"/>
    <w:tmpl w:val="CE8EA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B340D"/>
    <w:multiLevelType w:val="hybridMultilevel"/>
    <w:tmpl w:val="39421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8604D7"/>
    <w:multiLevelType w:val="hybridMultilevel"/>
    <w:tmpl w:val="DC6EE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1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116573"/>
    <w:rsid w:val="001F06DF"/>
    <w:rsid w:val="003776D7"/>
    <w:rsid w:val="00440B26"/>
    <w:rsid w:val="00486D19"/>
    <w:rsid w:val="004E7919"/>
    <w:rsid w:val="00546601"/>
    <w:rsid w:val="005B196D"/>
    <w:rsid w:val="005E570F"/>
    <w:rsid w:val="00677EE7"/>
    <w:rsid w:val="007A2D75"/>
    <w:rsid w:val="008567F2"/>
    <w:rsid w:val="0086634D"/>
    <w:rsid w:val="008D00EF"/>
    <w:rsid w:val="00933F76"/>
    <w:rsid w:val="00982909"/>
    <w:rsid w:val="009D5420"/>
    <w:rsid w:val="00A947E3"/>
    <w:rsid w:val="00AC6A9B"/>
    <w:rsid w:val="00B74BB8"/>
    <w:rsid w:val="00CD0AAA"/>
    <w:rsid w:val="00E26E33"/>
    <w:rsid w:val="00E916A7"/>
    <w:rsid w:val="00E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E9F3-6976-48E2-BA51-531D15BA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67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61445ED6</Template>
  <TotalTime>1</TotalTime>
  <Pages>5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2018-10-15T10:46:00Z</cp:lastPrinted>
  <dcterms:created xsi:type="dcterms:W3CDTF">2018-10-15T10:47:00Z</dcterms:created>
  <dcterms:modified xsi:type="dcterms:W3CDTF">2018-10-15T10:47:00Z</dcterms:modified>
</cp:coreProperties>
</file>